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44FD43" w14:textId="77777777" w:rsidR="00F84AA7" w:rsidRDefault="00F84AA7" w:rsidP="00F84A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DOMET</w:t>
      </w:r>
      <w:r>
        <w:rPr>
          <w:rFonts w:ascii="Times New Roman" w:hAnsi="Times New Roman" w:cs="Times New Roman"/>
        </w:rPr>
        <w:t xml:space="preserve">      (fl.1484)</w:t>
      </w:r>
    </w:p>
    <w:p w14:paraId="4DB4B2F4" w14:textId="77777777" w:rsidR="00F84AA7" w:rsidRDefault="00F84AA7" w:rsidP="00F84A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Wellington, Somerset. </w:t>
      </w:r>
    </w:p>
    <w:p w14:paraId="28421CA6" w14:textId="77777777" w:rsidR="00F84AA7" w:rsidRDefault="00F84AA7" w:rsidP="00F84AA7">
      <w:pPr>
        <w:rPr>
          <w:rFonts w:ascii="Times New Roman" w:hAnsi="Times New Roman" w:cs="Times New Roman"/>
        </w:rPr>
      </w:pPr>
    </w:p>
    <w:p w14:paraId="0B51D643" w14:textId="77777777" w:rsidR="00F84AA7" w:rsidRDefault="00F84AA7" w:rsidP="00F84AA7">
      <w:pPr>
        <w:rPr>
          <w:rFonts w:ascii="Times New Roman" w:hAnsi="Times New Roman" w:cs="Times New Roman"/>
        </w:rPr>
      </w:pPr>
    </w:p>
    <w:p w14:paraId="5D958687" w14:textId="77777777" w:rsidR="00F84AA7" w:rsidRDefault="00F84AA7" w:rsidP="00F84A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Speke(q.v.) brought a plaint of trespass against him, Thomas</w:t>
      </w:r>
    </w:p>
    <w:p w14:paraId="4C56E01B" w14:textId="77777777" w:rsidR="00F84AA7" w:rsidRDefault="00F84AA7" w:rsidP="00F84AA7">
      <w:pPr>
        <w:ind w:left="14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Berkehorne</w:t>
      </w:r>
      <w:proofErr w:type="spellEnd"/>
      <w:r>
        <w:rPr>
          <w:rFonts w:ascii="Times New Roman" w:hAnsi="Times New Roman" w:cs="Times New Roman"/>
        </w:rPr>
        <w:t xml:space="preserve"> of Wellington(q.v.), John </w:t>
      </w:r>
      <w:proofErr w:type="spellStart"/>
      <w:r>
        <w:rPr>
          <w:rFonts w:ascii="Times New Roman" w:hAnsi="Times New Roman" w:cs="Times New Roman"/>
        </w:rPr>
        <w:t>Ellys</w:t>
      </w:r>
      <w:proofErr w:type="spellEnd"/>
      <w:r>
        <w:rPr>
          <w:rFonts w:ascii="Times New Roman" w:hAnsi="Times New Roman" w:cs="Times New Roman"/>
        </w:rPr>
        <w:t xml:space="preserve"> of Wellington(q.v.) and John  </w:t>
      </w:r>
      <w:proofErr w:type="spellStart"/>
      <w:r>
        <w:rPr>
          <w:rFonts w:ascii="Times New Roman" w:hAnsi="Times New Roman" w:cs="Times New Roman"/>
        </w:rPr>
        <w:t>Grobham</w:t>
      </w:r>
      <w:proofErr w:type="spellEnd"/>
      <w:r>
        <w:rPr>
          <w:rFonts w:ascii="Times New Roman" w:hAnsi="Times New Roman" w:cs="Times New Roman"/>
        </w:rPr>
        <w:t xml:space="preserve"> of Taunton(q.v.).</w:t>
      </w:r>
    </w:p>
    <w:p w14:paraId="3BE03756" w14:textId="77777777" w:rsidR="00F84AA7" w:rsidRDefault="00F84AA7" w:rsidP="00F84A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53AE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3B7BBAE" w14:textId="77777777" w:rsidR="00F84AA7" w:rsidRDefault="00F84AA7" w:rsidP="00F84AA7">
      <w:pPr>
        <w:rPr>
          <w:rFonts w:ascii="Times New Roman" w:hAnsi="Times New Roman" w:cs="Times New Roman"/>
        </w:rPr>
      </w:pPr>
    </w:p>
    <w:p w14:paraId="5AA7C918" w14:textId="77777777" w:rsidR="00F84AA7" w:rsidRDefault="00F84AA7" w:rsidP="00F84AA7">
      <w:pPr>
        <w:rPr>
          <w:rFonts w:ascii="Times New Roman" w:hAnsi="Times New Roman" w:cs="Times New Roman"/>
        </w:rPr>
      </w:pPr>
    </w:p>
    <w:p w14:paraId="71DA711C" w14:textId="77777777" w:rsidR="00F84AA7" w:rsidRDefault="00F84AA7" w:rsidP="00F84A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January 2019</w:t>
      </w:r>
    </w:p>
    <w:p w14:paraId="2A2E6548" w14:textId="77777777" w:rsidR="006B2F86" w:rsidRPr="00E71FC3" w:rsidRDefault="00F84AA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763A5" w14:textId="77777777" w:rsidR="00F84AA7" w:rsidRDefault="00F84AA7" w:rsidP="00E71FC3">
      <w:r>
        <w:separator/>
      </w:r>
    </w:p>
  </w:endnote>
  <w:endnote w:type="continuationSeparator" w:id="0">
    <w:p w14:paraId="09C313B4" w14:textId="77777777" w:rsidR="00F84AA7" w:rsidRDefault="00F84AA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455F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047BB" w14:textId="77777777" w:rsidR="00F84AA7" w:rsidRDefault="00F84AA7" w:rsidP="00E71FC3">
      <w:r>
        <w:separator/>
      </w:r>
    </w:p>
  </w:footnote>
  <w:footnote w:type="continuationSeparator" w:id="0">
    <w:p w14:paraId="77D95570" w14:textId="77777777" w:rsidR="00F84AA7" w:rsidRDefault="00F84AA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AA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FC731"/>
  <w15:chartTrackingRefBased/>
  <w15:docId w15:val="{4C8BA9CA-1C8B-4685-9D46-117205E3B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4AA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84A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2019-01-23T20:00:00Z</dcterms:created>
  <dcterms:modified xsi:type="dcterms:W3CDTF">2019-01-23T20:00:00Z</dcterms:modified>
</cp:coreProperties>
</file>